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3C91" w14:textId="77777777" w:rsidR="009764BE" w:rsidRDefault="009764BE" w:rsidP="009764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MARION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697B8767" w14:textId="77777777" w:rsidR="009764BE" w:rsidRDefault="009764BE" w:rsidP="009764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0656A8" w14:textId="77777777" w:rsidR="009764BE" w:rsidRDefault="009764BE" w:rsidP="009764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373582" w14:textId="77777777" w:rsidR="009764BE" w:rsidRDefault="009764BE" w:rsidP="009764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Apr.1430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Elverede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Rickmansworth(q.v.).</w:t>
      </w:r>
    </w:p>
    <w:p w14:paraId="120CAB33" w14:textId="77777777" w:rsidR="009764BE" w:rsidRDefault="009764BE" w:rsidP="009764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0B107762" w14:textId="77777777" w:rsidR="009764BE" w:rsidRDefault="009764BE" w:rsidP="009764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C09264" w14:textId="77777777" w:rsidR="009764BE" w:rsidRDefault="009764BE" w:rsidP="009764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BCCB1D" w14:textId="77777777" w:rsidR="009764BE" w:rsidRDefault="009764BE" w:rsidP="009764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2021</w:t>
      </w:r>
    </w:p>
    <w:p w14:paraId="60AC77E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06A71" w14:textId="77777777" w:rsidR="009764BE" w:rsidRDefault="009764BE" w:rsidP="009139A6">
      <w:r>
        <w:separator/>
      </w:r>
    </w:p>
  </w:endnote>
  <w:endnote w:type="continuationSeparator" w:id="0">
    <w:p w14:paraId="6C3EADF2" w14:textId="77777777" w:rsidR="009764BE" w:rsidRDefault="009764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F7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4F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F9C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11211" w14:textId="77777777" w:rsidR="009764BE" w:rsidRDefault="009764BE" w:rsidP="009139A6">
      <w:r>
        <w:separator/>
      </w:r>
    </w:p>
  </w:footnote>
  <w:footnote w:type="continuationSeparator" w:id="0">
    <w:p w14:paraId="0076461F" w14:textId="77777777" w:rsidR="009764BE" w:rsidRDefault="009764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908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8AA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F29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4BE"/>
    <w:rsid w:val="000666E0"/>
    <w:rsid w:val="002510B7"/>
    <w:rsid w:val="005C130B"/>
    <w:rsid w:val="00826F5C"/>
    <w:rsid w:val="009139A6"/>
    <w:rsid w:val="009448BB"/>
    <w:rsid w:val="009764BE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BB30B"/>
  <w15:chartTrackingRefBased/>
  <w15:docId w15:val="{3CDCBE60-B67A-4BF6-803F-082B585E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2021-10-17T19:31:00Z</dcterms:created>
  <dcterms:modified xsi:type="dcterms:W3CDTF">2021-10-17T19:31:00Z</dcterms:modified>
</cp:coreProperties>
</file>